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6AD" w:rsidRDefault="003026AD" w:rsidP="00302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MASSENGER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3026AD" w:rsidRDefault="003026AD" w:rsidP="00302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6AD" w:rsidRDefault="003026AD" w:rsidP="00302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6AD" w:rsidRDefault="003026AD" w:rsidP="00302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</w:t>
      </w:r>
      <w:r>
        <w:rPr>
          <w:rFonts w:ascii="Times New Roman" w:hAnsi="Times New Roman" w:cs="Times New Roman"/>
          <w:sz w:val="24"/>
          <w:szCs w:val="24"/>
        </w:rPr>
        <w:tab/>
        <w:t>1439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Marlborough,</w:t>
      </w:r>
    </w:p>
    <w:p w:rsidR="003026AD" w:rsidRDefault="003026AD" w:rsidP="00302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lands of the late Richard Beauchamp, Earl of Warwick(q.v.).</w:t>
      </w:r>
    </w:p>
    <w:p w:rsidR="003026AD" w:rsidRDefault="003026AD" w:rsidP="00302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25-270)</w:t>
      </w:r>
    </w:p>
    <w:p w:rsidR="003026AD" w:rsidRDefault="003026AD" w:rsidP="00302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6AD" w:rsidRDefault="003026AD" w:rsidP="00302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026AD" w:rsidRDefault="003026AD" w:rsidP="00302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  <w:bookmarkStart w:id="0" w:name="_GoBack"/>
      <w:bookmarkEnd w:id="0"/>
    </w:p>
    <w:sectPr w:rsidR="00DD5B8A" w:rsidRPr="003026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6AD" w:rsidRDefault="003026AD" w:rsidP="00564E3C">
      <w:pPr>
        <w:spacing w:after="0" w:line="240" w:lineRule="auto"/>
      </w:pPr>
      <w:r>
        <w:separator/>
      </w:r>
    </w:p>
  </w:endnote>
  <w:endnote w:type="continuationSeparator" w:id="0">
    <w:p w:rsidR="003026AD" w:rsidRDefault="003026A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026AD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6AD" w:rsidRDefault="003026AD" w:rsidP="00564E3C">
      <w:pPr>
        <w:spacing w:after="0" w:line="240" w:lineRule="auto"/>
      </w:pPr>
      <w:r>
        <w:separator/>
      </w:r>
    </w:p>
  </w:footnote>
  <w:footnote w:type="continuationSeparator" w:id="0">
    <w:p w:rsidR="003026AD" w:rsidRDefault="003026A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6AD"/>
    <w:rsid w:val="003026A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76170"/>
  <w15:chartTrackingRefBased/>
  <w15:docId w15:val="{3B56CA66-10F0-41BC-9224-D88A465DA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2015-12-15T21:25:00Z</dcterms:created>
  <dcterms:modified xsi:type="dcterms:W3CDTF">2015-12-15T21:26:00Z</dcterms:modified>
</cp:coreProperties>
</file>